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80840" w14:textId="77777777" w:rsidR="00B60DAE" w:rsidRDefault="00B60DAE" w:rsidP="00B60D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Unknown ESTON</w:t>
      </w:r>
      <w:r>
        <w:rPr>
          <w:rFonts w:cs="Times New Roman"/>
          <w:szCs w:val="24"/>
        </w:rPr>
        <w:t xml:space="preserve">      (fl.1467-71)</w:t>
      </w:r>
    </w:p>
    <w:p w14:paraId="4C013426" w14:textId="77777777" w:rsidR="00B60DAE" w:rsidRDefault="00B60DAE" w:rsidP="00B60D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 University.</w:t>
      </w:r>
    </w:p>
    <w:p w14:paraId="653A78C9" w14:textId="77777777" w:rsidR="00B60DAE" w:rsidRDefault="00B60DAE" w:rsidP="00B60DAE">
      <w:pPr>
        <w:pStyle w:val="NoSpacing"/>
        <w:rPr>
          <w:rFonts w:cs="Times New Roman"/>
          <w:szCs w:val="24"/>
        </w:rPr>
      </w:pPr>
    </w:p>
    <w:p w14:paraId="0F38A5D7" w14:textId="77777777" w:rsidR="00B60DAE" w:rsidRDefault="00B60DAE" w:rsidP="00B60DAE">
      <w:pPr>
        <w:pStyle w:val="NoSpacing"/>
        <w:rPr>
          <w:rFonts w:cs="Times New Roman"/>
          <w:szCs w:val="24"/>
        </w:rPr>
      </w:pPr>
    </w:p>
    <w:p w14:paraId="0B3EF563" w14:textId="77777777" w:rsidR="00B60DAE" w:rsidRDefault="00B60DAE" w:rsidP="00B60D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1467-8</w:t>
      </w:r>
      <w:r>
        <w:rPr>
          <w:rFonts w:cs="Times New Roman"/>
          <w:szCs w:val="24"/>
        </w:rPr>
        <w:tab/>
        <w:t>M.A. or higher degree.</w:t>
      </w:r>
    </w:p>
    <w:p w14:paraId="095886FF" w14:textId="77777777" w:rsidR="00B60DAE" w:rsidRDefault="00B60DAE" w:rsidP="00B60D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(“Alumni </w:t>
      </w:r>
      <w:proofErr w:type="spellStart"/>
      <w:r>
        <w:rPr>
          <w:rFonts w:cs="Times New Roman"/>
          <w:szCs w:val="24"/>
        </w:rPr>
        <w:t>Cantabrigienses</w:t>
      </w:r>
      <w:proofErr w:type="spellEnd"/>
      <w:r>
        <w:rPr>
          <w:rFonts w:cs="Times New Roman"/>
          <w:szCs w:val="24"/>
        </w:rPr>
        <w:t xml:space="preserve">” compiled by John Venn and </w:t>
      </w:r>
      <w:proofErr w:type="spellStart"/>
      <w:r>
        <w:rPr>
          <w:rFonts w:cs="Times New Roman"/>
          <w:szCs w:val="24"/>
        </w:rPr>
        <w:t>J.A.Venn</w:t>
      </w:r>
      <w:proofErr w:type="spellEnd"/>
      <w:r>
        <w:rPr>
          <w:rFonts w:cs="Times New Roman"/>
          <w:szCs w:val="24"/>
        </w:rPr>
        <w:t xml:space="preserve">, </w:t>
      </w:r>
    </w:p>
    <w:p w14:paraId="243FA8AC" w14:textId="77777777" w:rsidR="00B60DAE" w:rsidRDefault="00B60DAE" w:rsidP="00B60DAE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pub. Cambridge University Press, 1922, part I volume II p.107)</w:t>
      </w:r>
    </w:p>
    <w:p w14:paraId="3936A5A0" w14:textId="77777777" w:rsidR="00B60DAE" w:rsidRDefault="00B60DAE" w:rsidP="00B60D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in</w:t>
      </w:r>
      <w:r>
        <w:rPr>
          <w:rFonts w:cs="Times New Roman"/>
          <w:szCs w:val="24"/>
        </w:rPr>
        <w:tab/>
        <w:t>1471</w:t>
      </w:r>
      <w:r>
        <w:rPr>
          <w:rFonts w:cs="Times New Roman"/>
          <w:szCs w:val="24"/>
        </w:rPr>
        <w:tab/>
        <w:t>He was in residence at Corpus Christi College.   (ibid.)</w:t>
      </w:r>
    </w:p>
    <w:p w14:paraId="007CCE7C" w14:textId="77777777" w:rsidR="00B60DAE" w:rsidRDefault="00B60DAE" w:rsidP="00B60DAE">
      <w:pPr>
        <w:pStyle w:val="NoSpacing"/>
        <w:rPr>
          <w:rFonts w:cs="Times New Roman"/>
          <w:szCs w:val="24"/>
        </w:rPr>
      </w:pPr>
    </w:p>
    <w:p w14:paraId="4F0A18FA" w14:textId="77777777" w:rsidR="00B60DAE" w:rsidRDefault="00B60DAE" w:rsidP="00B60DAE">
      <w:pPr>
        <w:pStyle w:val="NoSpacing"/>
        <w:rPr>
          <w:rFonts w:cs="Times New Roman"/>
          <w:szCs w:val="24"/>
        </w:rPr>
      </w:pPr>
    </w:p>
    <w:p w14:paraId="516D15EC" w14:textId="77777777" w:rsidR="00B60DAE" w:rsidRDefault="00B60DAE" w:rsidP="00B60D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20 March 2025</w:t>
      </w:r>
      <w:r>
        <w:rPr>
          <w:rFonts w:cs="Times New Roman"/>
          <w:szCs w:val="24"/>
        </w:rPr>
        <w:fldChar w:fldCharType="end"/>
      </w:r>
    </w:p>
    <w:p w14:paraId="06E8C95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9FD72" w14:textId="77777777" w:rsidR="00B60DAE" w:rsidRDefault="00B60DAE" w:rsidP="009139A6">
      <w:r>
        <w:separator/>
      </w:r>
    </w:p>
  </w:endnote>
  <w:endnote w:type="continuationSeparator" w:id="0">
    <w:p w14:paraId="2DD8636C" w14:textId="77777777" w:rsidR="00B60DAE" w:rsidRDefault="00B60DA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0E07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71B5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3764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01128" w14:textId="77777777" w:rsidR="00B60DAE" w:rsidRDefault="00B60DAE" w:rsidP="009139A6">
      <w:r>
        <w:separator/>
      </w:r>
    </w:p>
  </w:footnote>
  <w:footnote w:type="continuationSeparator" w:id="0">
    <w:p w14:paraId="1D4F7FD5" w14:textId="77777777" w:rsidR="00B60DAE" w:rsidRDefault="00B60DA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58E9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E5DA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BE33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AE"/>
    <w:rsid w:val="000666E0"/>
    <w:rsid w:val="000A2E7A"/>
    <w:rsid w:val="00190DFA"/>
    <w:rsid w:val="002510B7"/>
    <w:rsid w:val="00270799"/>
    <w:rsid w:val="00357E4A"/>
    <w:rsid w:val="005C130B"/>
    <w:rsid w:val="00826F5C"/>
    <w:rsid w:val="009139A6"/>
    <w:rsid w:val="009411C2"/>
    <w:rsid w:val="009448BB"/>
    <w:rsid w:val="00947624"/>
    <w:rsid w:val="00A3176C"/>
    <w:rsid w:val="00A47C87"/>
    <w:rsid w:val="00AE65F8"/>
    <w:rsid w:val="00B60DAE"/>
    <w:rsid w:val="00BA00AB"/>
    <w:rsid w:val="00C71834"/>
    <w:rsid w:val="00CB4ED9"/>
    <w:rsid w:val="00CD610F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BFF66"/>
  <w15:chartTrackingRefBased/>
  <w15:docId w15:val="{A98CC020-652A-4AD2-841B-46081E4A5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2025-03-20T17:28:00Z</dcterms:created>
  <dcterms:modified xsi:type="dcterms:W3CDTF">2025-03-20T17:29:00Z</dcterms:modified>
</cp:coreProperties>
</file>